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4A592" w14:textId="77777777" w:rsidR="001F6BA3" w:rsidRDefault="001F6BA3" w:rsidP="001F6BA3">
      <w:pPr>
        <w:pStyle w:val="NoSpacing"/>
        <w:rPr>
          <w:rFonts w:cs="Times New Roman"/>
          <w:szCs w:val="24"/>
        </w:rPr>
      </w:pPr>
      <w:r>
        <w:rPr>
          <w:u w:val="single"/>
        </w:rPr>
        <w:t>William STONE</w:t>
      </w:r>
      <w:r>
        <w:t xml:space="preserve">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fl.1483)</w:t>
      </w:r>
    </w:p>
    <w:p w14:paraId="0910C37C" w14:textId="77777777" w:rsidR="001F6BA3" w:rsidRDefault="001F6BA3" w:rsidP="001F6BA3">
      <w:pPr>
        <w:pStyle w:val="NoSpacing"/>
        <w:rPr>
          <w:rFonts w:cs="Times New Roman"/>
          <w:szCs w:val="24"/>
        </w:rPr>
      </w:pPr>
    </w:p>
    <w:p w14:paraId="63281FD2" w14:textId="77777777" w:rsidR="001F6BA3" w:rsidRDefault="001F6BA3" w:rsidP="001F6BA3">
      <w:pPr>
        <w:pStyle w:val="NoSpacing"/>
        <w:rPr>
          <w:rFonts w:cs="Times New Roman"/>
          <w:szCs w:val="24"/>
        </w:rPr>
      </w:pPr>
    </w:p>
    <w:p w14:paraId="1559A8D6" w14:textId="77777777" w:rsidR="001F6BA3" w:rsidRDefault="001F6BA3" w:rsidP="001F6B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Nov.1483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Dorchester, Dorset,</w:t>
      </w:r>
    </w:p>
    <w:p w14:paraId="2BAEE2A6" w14:textId="77777777" w:rsidR="001F6BA3" w:rsidRDefault="001F6BA3" w:rsidP="001F6B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Richard Choke(q.v.).</w:t>
      </w:r>
    </w:p>
    <w:p w14:paraId="6F39CA07" w14:textId="77777777" w:rsidR="001F6BA3" w:rsidRDefault="001F6BA3" w:rsidP="001F6BA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7085293" w14:textId="77777777" w:rsidR="001F6BA3" w:rsidRDefault="001F6BA3" w:rsidP="001F6BA3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p.69)</w:t>
      </w:r>
    </w:p>
    <w:p w14:paraId="355497C3" w14:textId="77777777" w:rsidR="001F6BA3" w:rsidRDefault="001F6BA3" w:rsidP="001F6BA3">
      <w:pPr>
        <w:pStyle w:val="NoSpacing"/>
        <w:rPr>
          <w:rFonts w:eastAsia="Times New Roman" w:cs="Times New Roman"/>
          <w:szCs w:val="24"/>
        </w:rPr>
      </w:pPr>
    </w:p>
    <w:p w14:paraId="094EDCD3" w14:textId="77777777" w:rsidR="001F6BA3" w:rsidRDefault="001F6BA3" w:rsidP="001F6BA3">
      <w:pPr>
        <w:pStyle w:val="NoSpacing"/>
        <w:rPr>
          <w:rFonts w:eastAsia="Times New Roman" w:cs="Times New Roman"/>
          <w:szCs w:val="24"/>
        </w:rPr>
      </w:pPr>
    </w:p>
    <w:p w14:paraId="317A3AFB" w14:textId="77777777" w:rsidR="001F6BA3" w:rsidRDefault="001F6BA3" w:rsidP="001F6BA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 June 2023</w:t>
      </w:r>
    </w:p>
    <w:p w14:paraId="7E52F1B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5DD50" w14:textId="77777777" w:rsidR="001F6BA3" w:rsidRDefault="001F6BA3" w:rsidP="009139A6">
      <w:r>
        <w:separator/>
      </w:r>
    </w:p>
  </w:endnote>
  <w:endnote w:type="continuationSeparator" w:id="0">
    <w:p w14:paraId="3094AA50" w14:textId="77777777" w:rsidR="001F6BA3" w:rsidRDefault="001F6B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40F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FCF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FA7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11609" w14:textId="77777777" w:rsidR="001F6BA3" w:rsidRDefault="001F6BA3" w:rsidP="009139A6">
      <w:r>
        <w:separator/>
      </w:r>
    </w:p>
  </w:footnote>
  <w:footnote w:type="continuationSeparator" w:id="0">
    <w:p w14:paraId="27204916" w14:textId="77777777" w:rsidR="001F6BA3" w:rsidRDefault="001F6B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B60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DB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5FE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BA3"/>
    <w:rsid w:val="000666E0"/>
    <w:rsid w:val="001F6BA3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C5870"/>
  <w15:chartTrackingRefBased/>
  <w15:docId w15:val="{664952DA-B06F-4941-B07A-24BE3001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2023-06-03T19:17:00Z</dcterms:created>
  <dcterms:modified xsi:type="dcterms:W3CDTF">2023-06-03T19:17:00Z</dcterms:modified>
</cp:coreProperties>
</file>